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BCB" w:rsidRDefault="00861BCB" w:rsidP="00D648B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861BCB" w:rsidRDefault="00861BCB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</w:p>
    <w:p w:rsidR="00861BCB" w:rsidRDefault="00861BCB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61BCB" w:rsidRDefault="00861BCB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861BCB" w:rsidRDefault="00861BCB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861BCB" w:rsidRDefault="00861BCB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61BCB" w:rsidRDefault="00861BCB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861BCB" w:rsidRDefault="00861BCB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861BCB" w:rsidRDefault="00861BCB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61BCB" w:rsidRDefault="00861BCB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861BCB" w:rsidRDefault="00861BCB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61BCB" w:rsidRDefault="00861BCB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61BCB" w:rsidRDefault="00861BCB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861BCB" w:rsidRDefault="00861BCB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861BCB" w:rsidRDefault="00861BCB" w:rsidP="00D648B0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предоставления муниципальной услуги _________________</w:t>
      </w:r>
    </w:p>
    <w:p w:rsidR="00861BCB" w:rsidRDefault="00861BCB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861BCB" w:rsidRDefault="00861BCB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861BCB" w:rsidRDefault="00861BCB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61BCB" w:rsidRDefault="00861BCB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861BCB" w:rsidRDefault="00861BCB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861BCB" w:rsidRDefault="00861BCB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61BCB" w:rsidRDefault="00861BCB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861BCB" w:rsidRDefault="00861BCB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61BCB" w:rsidRDefault="00861BCB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__________________________________________________</w:t>
      </w:r>
    </w:p>
    <w:p w:rsidR="00861BCB" w:rsidRDefault="00861BCB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861BCB" w:rsidRDefault="00861BCB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61BCB" w:rsidRDefault="00861BCB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861BCB" w:rsidRDefault="00861BCB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861BCB" w:rsidRDefault="00861BCB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61BCB" w:rsidRDefault="00861BCB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861BCB" w:rsidRDefault="00861BCB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61BCB" w:rsidRDefault="00861BCB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B6721">
        <w:rPr>
          <w:rFonts w:ascii="Times New Roman" w:hAnsi="Times New Roman"/>
          <w:sz w:val="28"/>
          <w:szCs w:val="28"/>
        </w:rPr>
        <w:t>Сведения необходимы для предоставления в</w:t>
      </w:r>
      <w:r>
        <w:rPr>
          <w:rFonts w:ascii="Times New Roman" w:hAnsi="Times New Roman"/>
          <w:sz w:val="28"/>
          <w:szCs w:val="28"/>
        </w:rPr>
        <w:t>_______________________</w:t>
      </w:r>
    </w:p>
    <w:p w:rsidR="00861BCB" w:rsidRPr="003B6721" w:rsidRDefault="00861BCB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861BCB" w:rsidRPr="004658C2" w:rsidRDefault="00861BCB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61BCB" w:rsidRDefault="00861BCB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861BCB" w:rsidRDefault="00861BCB" w:rsidP="000F7DEC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  <w:bookmarkStart w:id="0" w:name="_GoBack"/>
      <w:bookmarkEnd w:id="0"/>
    </w:p>
    <w:p w:rsidR="00861BCB" w:rsidRDefault="00861BCB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</w:p>
    <w:p w:rsidR="00861BCB" w:rsidRDefault="00861BCB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</w:p>
    <w:p w:rsidR="00861BCB" w:rsidRDefault="00861BCB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61BCB" w:rsidRDefault="00861BCB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61BCB" w:rsidRPr="00D648B0" w:rsidRDefault="00861BCB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sectPr w:rsidR="00861BCB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BF5"/>
    <w:rsid w:val="000F7DEC"/>
    <w:rsid w:val="003B6721"/>
    <w:rsid w:val="004658C2"/>
    <w:rsid w:val="00506FA4"/>
    <w:rsid w:val="00676C0C"/>
    <w:rsid w:val="008524D2"/>
    <w:rsid w:val="00861BCB"/>
    <w:rsid w:val="008A7BF5"/>
    <w:rsid w:val="00CA4DD6"/>
    <w:rsid w:val="00D648B0"/>
    <w:rsid w:val="00DD7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DD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304</Words>
  <Characters>1737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2017-07-17T11:34:00Z</dcterms:created>
  <dcterms:modified xsi:type="dcterms:W3CDTF">2017-09-07T06:05:00Z</dcterms:modified>
</cp:coreProperties>
</file>